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1248A" w:rsidRPr="00E1248A" w:rsidTr="003E013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1248A" w:rsidRDefault="00E1248A" w:rsidP="003E013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769E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: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1248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ΓΛΩΣΣΙΚΩΝ &amp; ΔΙΑΠΟΛΙΤΙΣΤΙΚΩΝ ΣΠΟΥΔΩΝ-1</w:t>
            </w:r>
          </w:p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φωτοτυπικού </w:t>
            </w:r>
            <w:proofErr w:type="spellStart"/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Ricoh</w:t>
            </w:r>
            <w:proofErr w:type="spellEnd"/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 xml:space="preserve"> IMC 3010 BLACK ΓΝΗΣΙΟ 40000P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1248A" w:rsidRPr="008D329F" w:rsidTr="003E013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1248A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1248A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1248A" w:rsidRPr="008D329F" w:rsidTr="003E013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1248A" w:rsidRPr="008D329F" w:rsidRDefault="00E1248A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φωτοτυπικού </w:t>
            </w:r>
            <w:proofErr w:type="spellStart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Ricoh</w:t>
            </w:r>
            <w:proofErr w:type="spellEnd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IMC 3010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1248A" w:rsidRPr="008D329F" w:rsidTr="003E013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1248A" w:rsidRPr="008D329F" w:rsidRDefault="00E1248A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Απόδοση σελίδων 40.000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1248A" w:rsidRPr="008D329F" w:rsidTr="003E013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1248A" w:rsidRPr="00FA1DBF" w:rsidRDefault="00E1248A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1248A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1248A" w:rsidRPr="00FA1DBF" w:rsidRDefault="00E1248A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1248A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1248A" w:rsidRPr="0033358E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1248A" w:rsidRPr="008D329F" w:rsidRDefault="00E1248A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769E5" w:rsidRPr="00FA1DBF" w:rsidTr="003E013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769E5" w:rsidRPr="008E1AE9" w:rsidRDefault="006769E5" w:rsidP="003E013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</w:pP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6769E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: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E1248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ΓΛΩΣΣ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ΙΚΩΝ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&amp; 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ΔΙΑΠΟΛΙΤΙΣΤΙΚΩΝ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ΣΠΟΥΔΩΝ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-2</w:t>
            </w:r>
          </w:p>
          <w:p w:rsidR="006769E5" w:rsidRPr="006769E5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6769E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6769E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φωτοτυπικού</w:t>
            </w:r>
            <w:r w:rsidRPr="006769E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Ricoh</w:t>
            </w:r>
            <w:r w:rsidRPr="006769E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IMC</w:t>
            </w:r>
            <w:r w:rsidRPr="006769E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3010  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MAGENTA</w:t>
            </w:r>
            <w:r w:rsidRPr="006769E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ΓΝΗΣΙΟ</w:t>
            </w:r>
            <w:r w:rsidRPr="006769E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28000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P</w:t>
            </w:r>
            <w:r w:rsidRPr="006769E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769E5" w:rsidRPr="008D329F" w:rsidTr="003E013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769E5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769E5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769E5" w:rsidRPr="008D329F" w:rsidTr="003E013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769E5" w:rsidRPr="008D329F" w:rsidRDefault="006769E5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φωτοτυπικού </w:t>
            </w:r>
            <w:proofErr w:type="spellStart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Ricoh</w:t>
            </w:r>
            <w:proofErr w:type="spellEnd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IMC 3010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769E5" w:rsidRPr="008D329F" w:rsidTr="003E013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769E5" w:rsidRPr="00FA1DBF" w:rsidRDefault="006769E5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Απόδοση σελίδων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28000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769E5" w:rsidRPr="008D329F" w:rsidTr="003E013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769E5" w:rsidRPr="00FA1DBF" w:rsidRDefault="006769E5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MAGENTA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769E5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769E5" w:rsidRPr="00FA1DBF" w:rsidRDefault="006769E5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769E5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769E5" w:rsidRPr="0033358E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769E5" w:rsidRPr="008D329F" w:rsidRDefault="006769E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F76A3" w:rsidRDefault="008F76A3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E1AE9" w:rsidRPr="00FA1DBF" w:rsidTr="003E013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E1AE9" w:rsidRPr="008E1AE9" w:rsidRDefault="008E1AE9" w:rsidP="008E1AE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</w:pP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ΓΛΩΣΣΙΚΩΝ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&amp; 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ΔΙΑΠΟΛΙΤΙΣΤΙΚΩΝ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ΣΠΟΥΔΩΝ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-3</w:t>
            </w:r>
          </w:p>
          <w:p w:rsidR="008E1AE9" w:rsidRPr="008E1AE9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φωτοτυπικού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Ricoh IMC 3010  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 w:eastAsia="el-GR"/>
              </w:rPr>
              <w:t>CYAN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ΓΝΗΣΙΟ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28000P</w:t>
            </w:r>
            <w:r w:rsidRPr="008E1A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1AE9" w:rsidRPr="008D329F" w:rsidTr="003E013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E1AE9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E1AE9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1AE9" w:rsidRPr="008D329F" w:rsidTr="003E013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8D329F" w:rsidRDefault="008E1AE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φωτοτυπικού </w:t>
            </w:r>
            <w:proofErr w:type="spellStart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Ricoh</w:t>
            </w:r>
            <w:proofErr w:type="spellEnd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IMC 3010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1AE9" w:rsidRPr="008D329F" w:rsidTr="003E013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FA1DBF" w:rsidRDefault="008E1AE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Απόδοση σελίδων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28000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1AE9" w:rsidRPr="008D329F" w:rsidTr="003E013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FA1DBF" w:rsidRDefault="008E1AE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CYAN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E1AE9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FA1DBF" w:rsidRDefault="008E1AE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E1AE9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33358E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E1AE9" w:rsidRDefault="008E1AE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E1AE9" w:rsidRPr="00FA1DBF" w:rsidTr="003E013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E1AE9" w:rsidRPr="008E1AE9" w:rsidRDefault="008E1AE9" w:rsidP="008E1AE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</w:pP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lastRenderedPageBreak/>
              <w:t>ΕΙΔΟΣ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ΓΛΩΣΣΙΚΩΝ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&amp; 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ΔΙΑΠΟΛΙΤΙΣΤΙΚΩΝ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8E1AE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ΣΠΟΥΔΩΝ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-4</w:t>
            </w:r>
          </w:p>
          <w:p w:rsidR="008E1AE9" w:rsidRPr="00FA1DB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φωτοτυπικού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Ricoh IMC 3010  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YELLOW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ΓΝΗΣΙΟ</w:t>
            </w:r>
            <w:r w:rsidRPr="00FA1DB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28000P</w:t>
            </w:r>
            <w:r w:rsidRPr="00FA1DB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1AE9" w:rsidRPr="008D329F" w:rsidTr="003E013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E1AE9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E1AE9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1AE9" w:rsidRPr="008D329F" w:rsidTr="003E013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8D329F" w:rsidRDefault="008E1AE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φωτοτυπικού </w:t>
            </w:r>
            <w:proofErr w:type="spellStart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Ricoh</w:t>
            </w:r>
            <w:proofErr w:type="spellEnd"/>
            <w:r w:rsidRPr="00FA1DB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IMC 3010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1AE9" w:rsidRPr="008D329F" w:rsidTr="003E013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FA1DBF" w:rsidRDefault="008E1AE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Απόδοση σελίδων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28000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E1AE9" w:rsidRPr="008D329F" w:rsidTr="003E013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FA1DBF" w:rsidRDefault="008E1AE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YELLOW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E1AE9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FA1DBF" w:rsidRDefault="008E1AE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E1AE9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E1AE9" w:rsidRPr="0033358E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E1AE9" w:rsidRPr="008D329F" w:rsidRDefault="008E1AE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E1AE9" w:rsidRDefault="008E1AE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530A9" w:rsidRPr="00FA1DBF" w:rsidTr="003E013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530A9" w:rsidRDefault="008530A9" w:rsidP="003E013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</w:pP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ΓΛΩΣΣΙΚΩΝ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&amp; 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ΔΙΑΠΟΛΙΤΙΣΤΙΚΩΝ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ΣΠΟΥΔΩΝ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-5</w:t>
            </w:r>
          </w:p>
          <w:p w:rsidR="008530A9" w:rsidRPr="00D65B18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r w:rsidRPr="00D65B1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Μελάνια</w:t>
            </w:r>
            <w:r w:rsidRPr="00D65B1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D65B1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D65B18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EPSON L6270 (101 MULTIPACK)</w:t>
            </w:r>
          </w:p>
        </w:tc>
      </w:tr>
      <w:tr w:rsidR="008530A9" w:rsidRPr="008D329F" w:rsidTr="003E013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530A9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530A9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30A9" w:rsidRPr="008D329F" w:rsidTr="003E013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D65B18" w:rsidRDefault="008530A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65B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Μελάνια</w:t>
            </w:r>
            <w:r w:rsidRPr="00D65B1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D65B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D65B1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EPSON L6270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30A9" w:rsidRPr="008D329F" w:rsidTr="003E013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FA1DBF" w:rsidRDefault="008530A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D65B1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101 MULTIPACK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30A9" w:rsidRPr="008D329F" w:rsidTr="003E013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D65B18" w:rsidRDefault="008530A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Χρώμα: ΜΑΥΡΟ -ΚΥΑΝΟ-ΚΙΤΡΙΝΟ-ΜΑΤΖΕΝΤΑ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530A9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FA1DBF" w:rsidRDefault="008530A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530A9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33358E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E1AE9" w:rsidRDefault="008E1AE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530A9" w:rsidRPr="00A101BA" w:rsidTr="003E013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530A9" w:rsidRDefault="008530A9" w:rsidP="008530A9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</w:pPr>
            <w:bookmarkStart w:id="0" w:name="_Hlk210635218"/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ΓΛΩΣΣΙΚΩΝ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&amp; 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ΔΙΑΠΟΛΙΤΙΣΤΙΚΩΝ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8530A9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ΣΠΟΥΔΩΝ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-7</w:t>
            </w:r>
          </w:p>
          <w:p w:rsidR="008530A9" w:rsidRPr="00A101BA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ό</w:t>
            </w:r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νερ</w:t>
            </w:r>
            <w:proofErr w:type="spellEnd"/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LEXMARK CS727DE </w:t>
            </w:r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ΜΑΥΡΟ</w:t>
            </w:r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30A9" w:rsidRPr="008D329F" w:rsidTr="003E013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530A9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530A9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30A9" w:rsidRPr="008D329F" w:rsidTr="003E013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A101BA" w:rsidRDefault="008530A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LEXMARK CS727DE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75B0010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30A9" w:rsidRPr="008D329F" w:rsidTr="003E013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8D329F" w:rsidRDefault="008530A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Απόδοση σελίδων 13000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530A9" w:rsidRPr="008D329F" w:rsidTr="003E013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FA1DBF" w:rsidRDefault="008530A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530A9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FA1DBF" w:rsidRDefault="008530A9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530A9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530A9" w:rsidRPr="0033358E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530A9" w:rsidRPr="008D329F" w:rsidRDefault="008530A9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bookmarkEnd w:id="0"/>
    </w:tbl>
    <w:p w:rsidR="008530A9" w:rsidRDefault="008530A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7179EF" w:rsidRPr="00A101BA" w:rsidTr="003E013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7179EF" w:rsidRPr="007179EF" w:rsidRDefault="007179EF" w:rsidP="007179E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</w:pPr>
            <w:bookmarkStart w:id="1" w:name="_Hlk210635320"/>
            <w:r w:rsidRPr="007179E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lastRenderedPageBreak/>
              <w:t>ΕΙΔΟΣ</w:t>
            </w:r>
            <w:r w:rsidRPr="007179E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7179E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ΓΛΩΣΣΙΚΩΝ</w:t>
            </w:r>
            <w:r w:rsidRPr="007179E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&amp; </w:t>
            </w:r>
            <w:r w:rsidRPr="007179E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ΔΙΑΠΟΛΙΤΙΣΤΙΚΩΝ</w:t>
            </w:r>
            <w:r w:rsidRPr="007179E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7179EF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ΣΠΟΥΔΩΝ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-8</w:t>
            </w:r>
          </w:p>
          <w:p w:rsidR="007179EF" w:rsidRPr="00A101BA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LEXMARK CS727DE </w:t>
            </w:r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ΓΑΛΑΖΙΟ</w:t>
            </w:r>
            <w:r w:rsidRPr="00A101BA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 </w:t>
            </w:r>
          </w:p>
        </w:tc>
      </w:tr>
      <w:tr w:rsidR="007179EF" w:rsidRPr="008D329F" w:rsidTr="003E013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7179EF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7179EF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179EF" w:rsidRPr="008D329F" w:rsidTr="003E013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179EF" w:rsidRPr="00A101BA" w:rsidRDefault="007179EF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LEXMARK CS727DE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75B0020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179EF" w:rsidRPr="008D329F" w:rsidTr="003E013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179EF" w:rsidRPr="008D329F" w:rsidRDefault="007179EF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Απόδοση σελίδων 10000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7179EF" w:rsidRPr="008D329F" w:rsidTr="003E013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179EF" w:rsidRPr="007A33C2" w:rsidRDefault="007179EF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CYAN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179EF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179EF" w:rsidRPr="00FA1DBF" w:rsidRDefault="007179EF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7179EF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7179EF" w:rsidRPr="0033358E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7179EF" w:rsidRPr="008D329F" w:rsidRDefault="007179EF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bookmarkEnd w:id="1"/>
    </w:tbl>
    <w:p w:rsidR="00674D42" w:rsidRDefault="00674D42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77EC5" w:rsidRPr="00A101BA" w:rsidTr="003E013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77EC5" w:rsidRPr="00277EC5" w:rsidRDefault="00277EC5" w:rsidP="00277EC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r w:rsidRPr="00277EC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277EC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277EC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ΓΛΩΣΣΙΚΩΝ</w:t>
            </w:r>
            <w:r w:rsidRPr="00277EC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&amp; </w:t>
            </w:r>
            <w:r w:rsidRPr="00277EC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ΔΙΑΠΟΛΙΤΙΣΤΙΚΩΝ</w:t>
            </w:r>
            <w:r w:rsidRPr="00277EC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277EC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ΣΠΟΥΔΩΝ</w:t>
            </w:r>
            <w:r w:rsidRPr="00277EC5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-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9</w:t>
            </w:r>
          </w:p>
          <w:p w:rsidR="00277EC5" w:rsidRPr="007A33C2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LEXMARK CS727DE </w:t>
            </w:r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ΚΙΤΡΙΝΟ</w:t>
            </w:r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 </w:t>
            </w:r>
          </w:p>
        </w:tc>
      </w:tr>
      <w:tr w:rsidR="00277EC5" w:rsidRPr="008D329F" w:rsidTr="003E013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277EC5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277EC5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77EC5" w:rsidRPr="008D329F" w:rsidTr="003E013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77EC5" w:rsidRPr="00A101BA" w:rsidRDefault="00277EC5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LEXMARK CS727DE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7A33C2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75B0040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77EC5" w:rsidRPr="008D329F" w:rsidTr="003E013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77EC5" w:rsidRPr="008D329F" w:rsidRDefault="00277EC5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Απόδοση σελίδων 10000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77EC5" w:rsidRPr="008D329F" w:rsidTr="003E013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77EC5" w:rsidRPr="007A33C2" w:rsidRDefault="00277EC5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Χρώμα: YELLOW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77EC5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77EC5" w:rsidRPr="00FA1DBF" w:rsidRDefault="00277EC5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77EC5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77EC5" w:rsidRPr="0033358E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77EC5" w:rsidRPr="008D329F" w:rsidRDefault="00277EC5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CB4FF1" w:rsidRDefault="00CB4FF1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15A5B" w:rsidRPr="00A101BA" w:rsidTr="003E0131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15A5B" w:rsidRPr="00915A5B" w:rsidRDefault="00915A5B" w:rsidP="00915A5B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</w:pPr>
            <w:bookmarkStart w:id="2" w:name="_Hlk210635574"/>
            <w:r w:rsidRPr="00915A5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915A5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915A5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ΓΛΩΣΣΙΚΩΝ</w:t>
            </w:r>
            <w:r w:rsidRPr="00915A5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&amp; </w:t>
            </w:r>
            <w:r w:rsidRPr="00915A5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ΔΙΑΠΟΛΙΤΙΣΤΙΚΩΝ</w:t>
            </w:r>
            <w:r w:rsidRPr="00915A5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915A5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ΣΠΟΥΔΩΝ</w:t>
            </w:r>
            <w:r w:rsidRPr="00915A5B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eastAsia="el-GR"/>
              </w:rPr>
              <w:t>-</w:t>
            </w:r>
            <w:r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10</w:t>
            </w:r>
            <w:bookmarkStart w:id="3" w:name="_GoBack"/>
            <w:bookmarkEnd w:id="3"/>
          </w:p>
          <w:p w:rsidR="00915A5B" w:rsidRPr="007A33C2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7A33C2">
              <w:rPr>
                <w:rFonts w:ascii="Tahoma" w:eastAsia="DengXian" w:hAnsi="Tahoma" w:cs="Tahoma"/>
                <w:b/>
                <w:color w:val="000000"/>
                <w:sz w:val="18"/>
                <w:szCs w:val="18"/>
                <w:lang w:val="en-US" w:eastAsia="el-GR"/>
              </w:rPr>
              <w:t xml:space="preserve"> LEXMARK CS727DE MAGENTA </w:t>
            </w:r>
          </w:p>
        </w:tc>
      </w:tr>
      <w:tr w:rsidR="00915A5B" w:rsidRPr="008D329F" w:rsidTr="003E0131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15A5B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15A5B" w:rsidRPr="008D329F" w:rsidTr="003E0131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15A5B" w:rsidRPr="008D329F" w:rsidTr="003E0131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15A5B" w:rsidRPr="00A101BA" w:rsidRDefault="00915A5B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 xml:space="preserve"> LEXMARK CS727DE</w:t>
            </w:r>
            <w:r w:rsidRPr="00A101BA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7A33C2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75B0030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15A5B" w:rsidRPr="008D329F" w:rsidTr="003E0131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15A5B" w:rsidRPr="008D329F" w:rsidRDefault="00915A5B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Απόδοση σελίδων 10000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15A5B" w:rsidRPr="008D329F" w:rsidTr="003E013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15A5B" w:rsidRPr="007A33C2" w:rsidRDefault="00915A5B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Χρώμα: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MAGENTA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15A5B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15A5B" w:rsidRPr="00FA1DBF" w:rsidRDefault="00915A5B" w:rsidP="003E0131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Γνήσιο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915A5B" w:rsidRPr="008D329F" w:rsidTr="003E0131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15A5B" w:rsidRPr="0033358E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15A5B" w:rsidRPr="008D329F" w:rsidRDefault="00915A5B" w:rsidP="003E013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bookmarkEnd w:id="2"/>
    </w:tbl>
    <w:p w:rsidR="00915A5B" w:rsidRDefault="00915A5B"/>
    <w:sectPr w:rsidR="00915A5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031"/>
    <w:rsid w:val="00234031"/>
    <w:rsid w:val="00277EC5"/>
    <w:rsid w:val="005F039E"/>
    <w:rsid w:val="00674D42"/>
    <w:rsid w:val="006769E5"/>
    <w:rsid w:val="007179EF"/>
    <w:rsid w:val="008530A9"/>
    <w:rsid w:val="008E1AE9"/>
    <w:rsid w:val="008F76A3"/>
    <w:rsid w:val="00915A5B"/>
    <w:rsid w:val="00CB4FF1"/>
    <w:rsid w:val="00E1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98F9D"/>
  <w15:chartTrackingRefBased/>
  <w15:docId w15:val="{D8806D3D-4E17-4482-857F-4273FCAD7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248A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319E3F8D</Template>
  <TotalTime>15</TotalTime>
  <Pages>3</Pages>
  <Words>507</Words>
  <Characters>2740</Characters>
  <Application>Microsoft Office Word</Application>
  <DocSecurity>0</DocSecurity>
  <Lines>22</Lines>
  <Paragraphs>6</Paragraphs>
  <ScaleCrop>false</ScaleCrop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11</cp:revision>
  <dcterms:created xsi:type="dcterms:W3CDTF">2025-11-03T07:27:00Z</dcterms:created>
  <dcterms:modified xsi:type="dcterms:W3CDTF">2025-11-03T07:44:00Z</dcterms:modified>
</cp:coreProperties>
</file>